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EEAF8" w14:textId="77777777" w:rsidR="009F6972" w:rsidRDefault="009F6972" w:rsidP="009F69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u w:val="single"/>
          <w:shd w:val="clear" w:color="auto" w:fill="FFFFFF"/>
        </w:rPr>
        <w:t>Fylkyn</w:t>
      </w:r>
      <w:proofErr w:type="spellEnd"/>
      <w:r>
        <w:rPr>
          <w:rFonts w:cs="Times New Roman"/>
          <w:color w:val="282B30"/>
          <w:szCs w:val="24"/>
          <w:u w:val="single"/>
          <w:shd w:val="clear" w:color="auto" w:fill="FFFFFF"/>
        </w:rPr>
        <w:t xml:space="preserve"> ap SWADD</w:t>
      </w:r>
      <w:r>
        <w:rPr>
          <w:rFonts w:cs="Times New Roman"/>
          <w:color w:val="282B30"/>
          <w:szCs w:val="24"/>
          <w:shd w:val="clear" w:color="auto" w:fill="FFFFFF"/>
        </w:rPr>
        <w:t xml:space="preserve">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2AD92255" w14:textId="77777777" w:rsidR="009F6972" w:rsidRDefault="009F6972" w:rsidP="009F69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706E27B" w14:textId="77777777" w:rsidR="009F6972" w:rsidRDefault="009F6972" w:rsidP="009F69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E2B6D17" w14:textId="77777777" w:rsidR="009F6972" w:rsidRDefault="009F6972" w:rsidP="009F69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04CE1E" w14:textId="77777777" w:rsidR="009F6972" w:rsidRDefault="009F6972" w:rsidP="009F69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Apr.1407</w:t>
      </w:r>
      <w:r>
        <w:rPr>
          <w:rFonts w:cs="Times New Roman"/>
          <w:color w:val="282B30"/>
          <w:szCs w:val="24"/>
          <w:shd w:val="clear" w:color="auto" w:fill="FFFFFF"/>
        </w:rPr>
        <w:tab/>
        <w:t>He was appointed to serve in the garrison of Montgomery, Wales, under the</w:t>
      </w:r>
    </w:p>
    <w:p w14:paraId="5A6428AB" w14:textId="77777777" w:rsidR="009F6972" w:rsidRDefault="009F6972" w:rsidP="009F69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John Talbot, Earl of Shrewsbury(q.v.).</w:t>
      </w:r>
    </w:p>
    <w:p w14:paraId="4F7904CF" w14:textId="77777777" w:rsidR="009F6972" w:rsidRDefault="009F6972" w:rsidP="009F697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E101/44/14,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0BA471F" w14:textId="77777777" w:rsidR="009F6972" w:rsidRDefault="009F6972" w:rsidP="009F697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35476CDE" w14:textId="77777777" w:rsidR="009F6972" w:rsidRDefault="009F6972" w:rsidP="009F69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0285D30" w14:textId="77777777" w:rsidR="009F6972" w:rsidRDefault="009F6972" w:rsidP="009F69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78BBA6C" w14:textId="77777777" w:rsidR="009F6972" w:rsidRDefault="009F6972" w:rsidP="009F69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7 March 2023</w:t>
      </w:r>
    </w:p>
    <w:p w14:paraId="7364A3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F7C24" w14:textId="77777777" w:rsidR="009F6972" w:rsidRDefault="009F6972" w:rsidP="009139A6">
      <w:r>
        <w:separator/>
      </w:r>
    </w:p>
  </w:endnote>
  <w:endnote w:type="continuationSeparator" w:id="0">
    <w:p w14:paraId="66E81DCB" w14:textId="77777777" w:rsidR="009F6972" w:rsidRDefault="009F69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236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E3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44A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58344" w14:textId="77777777" w:rsidR="009F6972" w:rsidRDefault="009F6972" w:rsidP="009139A6">
      <w:r>
        <w:separator/>
      </w:r>
    </w:p>
  </w:footnote>
  <w:footnote w:type="continuationSeparator" w:id="0">
    <w:p w14:paraId="6BB56BE4" w14:textId="77777777" w:rsidR="009F6972" w:rsidRDefault="009F69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DC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F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C6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972"/>
    <w:rsid w:val="000666E0"/>
    <w:rsid w:val="002510B7"/>
    <w:rsid w:val="005C130B"/>
    <w:rsid w:val="00826F5C"/>
    <w:rsid w:val="009139A6"/>
    <w:rsid w:val="009448BB"/>
    <w:rsid w:val="00947624"/>
    <w:rsid w:val="009F697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F20CA"/>
  <w15:chartTrackingRefBased/>
  <w15:docId w15:val="{5514064A-0BFB-4381-99C8-EE27FB45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2023-03-12T20:40:00Z</dcterms:created>
  <dcterms:modified xsi:type="dcterms:W3CDTF">2023-03-12T20:40:00Z</dcterms:modified>
</cp:coreProperties>
</file>